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4A" w:rsidRPr="00097182" w:rsidRDefault="00F3634A" w:rsidP="002F5E85">
      <w:pPr>
        <w:spacing w:line="360" w:lineRule="auto"/>
        <w:ind w:firstLine="567"/>
        <w:jc w:val="center"/>
        <w:rPr>
          <w:b/>
          <w:bCs/>
        </w:rPr>
      </w:pPr>
      <w:r w:rsidRPr="00097182">
        <w:rPr>
          <w:b/>
          <w:bCs/>
        </w:rPr>
        <w:t>АНКЕТА УЧАСНИКА</w:t>
      </w:r>
    </w:p>
    <w:p w:rsidR="00F3634A" w:rsidRDefault="00F3634A" w:rsidP="002F5E85">
      <w:pPr>
        <w:jc w:val="center"/>
        <w:rPr>
          <w:b/>
        </w:rPr>
      </w:pPr>
      <w:r w:rsidRPr="00097182">
        <w:rPr>
          <w:b/>
        </w:rPr>
        <w:t>I</w:t>
      </w:r>
      <w:r>
        <w:rPr>
          <w:b/>
          <w:lang w:val="en-US"/>
        </w:rPr>
        <w:t>V</w:t>
      </w:r>
      <w:r w:rsidRPr="00097182">
        <w:rPr>
          <w:b/>
        </w:rPr>
        <w:t xml:space="preserve"> Міжнародної наукової </w:t>
      </w:r>
      <w:r>
        <w:rPr>
          <w:b/>
        </w:rPr>
        <w:t>Інтернет-конфер</w:t>
      </w:r>
      <w:r w:rsidRPr="00097182">
        <w:rPr>
          <w:b/>
        </w:rPr>
        <w:t xml:space="preserve">енції </w:t>
      </w:r>
    </w:p>
    <w:p w:rsidR="00F3634A" w:rsidRPr="00097182" w:rsidRDefault="00F3634A" w:rsidP="002F5E85">
      <w:pPr>
        <w:jc w:val="center"/>
        <w:rPr>
          <w:b/>
        </w:rPr>
      </w:pPr>
      <w:r w:rsidRPr="00097182">
        <w:rPr>
          <w:rStyle w:val="Strong"/>
          <w:bCs/>
        </w:rPr>
        <w:t>аспірантів та докторантів з державного управління</w:t>
      </w:r>
    </w:p>
    <w:p w:rsidR="00F3634A" w:rsidRPr="00097182" w:rsidRDefault="00F3634A" w:rsidP="002F5E85">
      <w:pPr>
        <w:pStyle w:val="Heading1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097182">
        <w:rPr>
          <w:sz w:val="24"/>
          <w:szCs w:val="24"/>
          <w:lang w:val="uk-UA"/>
        </w:rPr>
        <w:t>«</w:t>
      </w:r>
      <w:r w:rsidRPr="00097182">
        <w:rPr>
          <w:sz w:val="28"/>
          <w:szCs w:val="28"/>
          <w:lang w:val="uk-UA"/>
        </w:rPr>
        <w:t>ДЕРЖАВНЕ УПРАВЛІННЯ</w:t>
      </w:r>
      <w:r w:rsidRPr="00E325E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 УКРАЇНІ</w:t>
      </w:r>
      <w:r w:rsidRPr="0009718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ІСТОРІЯ ДЕРЖАВОТВОРЕННЯ,</w:t>
      </w:r>
      <w:r w:rsidRPr="00097182">
        <w:rPr>
          <w:sz w:val="28"/>
          <w:szCs w:val="28"/>
          <w:lang w:val="uk-UA"/>
        </w:rPr>
        <w:t xml:space="preserve"> ВИКЛИКИ ТА ПЕРСПЕКТИВИ</w:t>
      </w:r>
      <w:r w:rsidRPr="00097182">
        <w:rPr>
          <w:sz w:val="24"/>
          <w:szCs w:val="24"/>
          <w:lang w:val="uk-UA"/>
        </w:rPr>
        <w:t>»</w:t>
      </w:r>
    </w:p>
    <w:p w:rsidR="00F3634A" w:rsidRPr="00097182" w:rsidRDefault="00F3634A" w:rsidP="002F5E85">
      <w:pPr>
        <w:jc w:val="both"/>
      </w:pP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Прізвище ______________________________________________________________________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Ім’я ___________________________________________________________________________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По батькові ____________________________________________________________________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Науковий ступінь_______________________________________________________________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Звання _________________________________________________________________________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Посада _________________________________________________________________________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 xml:space="preserve">Місце роботи (навчання) _________________________________________________________ 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________________________________________________________________________________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Поштова адреса (службова) 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________________________________________________________________________________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Поштова адреса (домашня) 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________________________________________________________________________________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Телефони: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Службовий 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Домашній 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Факс 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Е-mail_____________________________________________</w:t>
      </w:r>
    </w:p>
    <w:p w:rsidR="00F3634A" w:rsidRPr="00097182" w:rsidRDefault="00F3634A" w:rsidP="002F5E85">
      <w:pPr>
        <w:spacing w:line="360" w:lineRule="auto"/>
        <w:jc w:val="both"/>
      </w:pPr>
      <w:r w:rsidRPr="00097182">
        <w:rPr>
          <w:b/>
          <w:bCs/>
        </w:rPr>
        <w:t xml:space="preserve">Назва доповіді </w:t>
      </w:r>
      <w:r w:rsidRPr="00097182">
        <w:t>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 xml:space="preserve">Форма участі у </w:t>
      </w:r>
      <w:r>
        <w:rPr>
          <w:b/>
          <w:bCs/>
        </w:rPr>
        <w:t>Інтернет-конфер</w:t>
      </w:r>
      <w:r w:rsidRPr="00097182">
        <w:rPr>
          <w:b/>
          <w:bCs/>
        </w:rPr>
        <w:t>енції (доповідь, повідомлення,</w:t>
      </w:r>
      <w:r>
        <w:rPr>
          <w:b/>
          <w:bCs/>
        </w:rPr>
        <w:t xml:space="preserve"> учасник) 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 xml:space="preserve">Напрямок роботи </w:t>
      </w:r>
      <w:r>
        <w:rPr>
          <w:b/>
          <w:bCs/>
        </w:rPr>
        <w:t>Інтернет-конфер</w:t>
      </w:r>
      <w:r w:rsidRPr="00097182">
        <w:rPr>
          <w:b/>
          <w:bCs/>
        </w:rPr>
        <w:t>енції, в якому бажаєте взят</w:t>
      </w:r>
      <w:r>
        <w:rPr>
          <w:b/>
          <w:bCs/>
        </w:rPr>
        <w:t xml:space="preserve">и участь </w:t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  <w:t>_</w:t>
      </w:r>
      <w:r w:rsidRPr="00097182">
        <w:rPr>
          <w:b/>
          <w:bCs/>
        </w:rPr>
        <w:t>________________________________________________________________________________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Необхідність використання мультимедійного проектора ____________________________</w:t>
      </w:r>
      <w:r>
        <w:rPr>
          <w:b/>
          <w:bCs/>
        </w:rPr>
        <w:t>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  <w:r w:rsidRPr="00097182">
        <w:rPr>
          <w:b/>
          <w:bCs/>
        </w:rPr>
        <w:t>Необхідність у презентації власних підручників, навчально-методичних розробок, проектів _______________________________________________________________________</w:t>
      </w:r>
    </w:p>
    <w:p w:rsidR="00F3634A" w:rsidRPr="00097182" w:rsidRDefault="00F3634A" w:rsidP="002F5E85">
      <w:pPr>
        <w:spacing w:line="360" w:lineRule="auto"/>
        <w:jc w:val="both"/>
        <w:rPr>
          <w:b/>
          <w:bCs/>
        </w:rPr>
      </w:pPr>
    </w:p>
    <w:p w:rsidR="00F3634A" w:rsidRPr="00097182" w:rsidRDefault="00F3634A" w:rsidP="002F5E85">
      <w:pPr>
        <w:jc w:val="both"/>
        <w:rPr>
          <w:b/>
        </w:rPr>
      </w:pPr>
      <w:r w:rsidRPr="00097182">
        <w:rPr>
          <w:b/>
        </w:rPr>
        <w:t>Планую:</w:t>
      </w:r>
    </w:p>
    <w:p w:rsidR="00F3634A" w:rsidRPr="00097182" w:rsidRDefault="00F3634A" w:rsidP="002F5E85">
      <w:pPr>
        <w:numPr>
          <w:ilvl w:val="0"/>
          <w:numId w:val="1"/>
        </w:numPr>
        <w:jc w:val="both"/>
        <w:rPr>
          <w:b/>
        </w:rPr>
      </w:pPr>
      <w:r w:rsidRPr="00097182">
        <w:rPr>
          <w:b/>
        </w:rPr>
        <w:t>виступити з доповіддю (10-15хв.)</w:t>
      </w:r>
    </w:p>
    <w:p w:rsidR="00F3634A" w:rsidRPr="00097182" w:rsidRDefault="00F3634A" w:rsidP="002F5E85">
      <w:pPr>
        <w:numPr>
          <w:ilvl w:val="0"/>
          <w:numId w:val="1"/>
        </w:numPr>
        <w:jc w:val="both"/>
        <w:rPr>
          <w:b/>
        </w:rPr>
      </w:pPr>
      <w:r w:rsidRPr="00097182">
        <w:rPr>
          <w:b/>
        </w:rPr>
        <w:t>виступити з інформацією (до 5 хв.)</w:t>
      </w:r>
    </w:p>
    <w:p w:rsidR="00F3634A" w:rsidRPr="00097182" w:rsidRDefault="00F3634A" w:rsidP="002F5E85">
      <w:pPr>
        <w:numPr>
          <w:ilvl w:val="0"/>
          <w:numId w:val="1"/>
        </w:numPr>
        <w:jc w:val="both"/>
        <w:rPr>
          <w:b/>
        </w:rPr>
      </w:pPr>
      <w:r w:rsidRPr="00097182">
        <w:rPr>
          <w:b/>
        </w:rPr>
        <w:t>взяти участь як слухач</w:t>
      </w:r>
    </w:p>
    <w:p w:rsidR="00F3634A" w:rsidRPr="00097182" w:rsidRDefault="00F3634A" w:rsidP="002F5E85">
      <w:pPr>
        <w:numPr>
          <w:ilvl w:val="0"/>
          <w:numId w:val="1"/>
        </w:numPr>
        <w:jc w:val="both"/>
        <w:rPr>
          <w:b/>
        </w:rPr>
      </w:pPr>
      <w:r w:rsidRPr="00097182">
        <w:rPr>
          <w:b/>
        </w:rPr>
        <w:t>друк тез</w:t>
      </w:r>
    </w:p>
    <w:p w:rsidR="00F3634A" w:rsidRDefault="00F3634A" w:rsidP="002F5E85">
      <w:pPr>
        <w:numPr>
          <w:ilvl w:val="0"/>
          <w:numId w:val="1"/>
        </w:numPr>
        <w:jc w:val="both"/>
        <w:rPr>
          <w:b/>
        </w:rPr>
      </w:pPr>
      <w:r w:rsidRPr="00097182">
        <w:rPr>
          <w:b/>
        </w:rPr>
        <w:t>потребую місце в гуртожитку</w:t>
      </w:r>
    </w:p>
    <w:p w:rsidR="00F3634A" w:rsidRPr="00097182" w:rsidRDefault="00F3634A" w:rsidP="002F5E85">
      <w:pPr>
        <w:ind w:left="720"/>
        <w:jc w:val="both"/>
        <w:rPr>
          <w:b/>
        </w:rPr>
      </w:pPr>
    </w:p>
    <w:p w:rsidR="00F3634A" w:rsidRPr="00097182" w:rsidRDefault="00F3634A" w:rsidP="002F5E85">
      <w:pPr>
        <w:jc w:val="both"/>
        <w:rPr>
          <w:b/>
        </w:rPr>
      </w:pPr>
      <w:r w:rsidRPr="00097182">
        <w:rPr>
          <w:b/>
        </w:rPr>
        <w:t xml:space="preserve">              _______________                                                                   _______________</w:t>
      </w:r>
    </w:p>
    <w:p w:rsidR="00F3634A" w:rsidRPr="00097182" w:rsidRDefault="00F3634A" w:rsidP="002F5E85">
      <w:pPr>
        <w:ind w:firstLine="720"/>
        <w:jc w:val="both"/>
        <w:rPr>
          <w:b/>
          <w:vertAlign w:val="superscript"/>
        </w:rPr>
      </w:pPr>
      <w:r w:rsidRPr="00097182">
        <w:rPr>
          <w:b/>
          <w:vertAlign w:val="superscript"/>
        </w:rPr>
        <w:t xml:space="preserve">            (Дата)</w:t>
      </w:r>
      <w:r w:rsidRPr="00097182">
        <w:rPr>
          <w:b/>
          <w:vertAlign w:val="superscript"/>
        </w:rPr>
        <w:tab/>
      </w:r>
      <w:r w:rsidRPr="00097182">
        <w:rPr>
          <w:b/>
          <w:vertAlign w:val="superscript"/>
        </w:rPr>
        <w:tab/>
        <w:t xml:space="preserve">            </w:t>
      </w:r>
      <w:r w:rsidRPr="00097182">
        <w:rPr>
          <w:b/>
          <w:vertAlign w:val="superscript"/>
        </w:rPr>
        <w:tab/>
        <w:t xml:space="preserve">                                 </w:t>
      </w:r>
      <w:r w:rsidRPr="00097182">
        <w:rPr>
          <w:b/>
          <w:vertAlign w:val="superscript"/>
        </w:rPr>
        <w:tab/>
      </w:r>
      <w:r w:rsidRPr="00097182">
        <w:rPr>
          <w:b/>
          <w:vertAlign w:val="superscript"/>
        </w:rPr>
        <w:tab/>
      </w:r>
      <w:r w:rsidRPr="00097182">
        <w:rPr>
          <w:b/>
          <w:vertAlign w:val="superscript"/>
        </w:rPr>
        <w:tab/>
        <w:t xml:space="preserve">             (Підпис)</w:t>
      </w:r>
    </w:p>
    <w:p w:rsidR="00F3634A" w:rsidRPr="000E4CFF" w:rsidRDefault="00F3634A" w:rsidP="000E4CFF">
      <w:pPr>
        <w:jc w:val="both"/>
        <w:rPr>
          <w:lang w:val="en-US"/>
        </w:rPr>
      </w:pPr>
      <w:r w:rsidRPr="00097182">
        <w:rPr>
          <w:b/>
        </w:rPr>
        <w:t xml:space="preserve"> </w:t>
      </w:r>
    </w:p>
    <w:sectPr w:rsidR="00F3634A" w:rsidRPr="000E4CFF" w:rsidSect="00CA77E7">
      <w:pgSz w:w="11906" w:h="16838"/>
      <w:pgMar w:top="899" w:right="850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DE1"/>
    <w:multiLevelType w:val="hybridMultilevel"/>
    <w:tmpl w:val="6C3E0B0C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5E85"/>
    <w:rsid w:val="00097182"/>
    <w:rsid w:val="000B2AB1"/>
    <w:rsid w:val="000E4CFF"/>
    <w:rsid w:val="000F4280"/>
    <w:rsid w:val="0029127A"/>
    <w:rsid w:val="002B1E67"/>
    <w:rsid w:val="002F5E85"/>
    <w:rsid w:val="00426521"/>
    <w:rsid w:val="008421B0"/>
    <w:rsid w:val="00CA77E7"/>
    <w:rsid w:val="00E325E1"/>
    <w:rsid w:val="00F36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E85"/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Heading1">
    <w:name w:val="heading 1"/>
    <w:basedOn w:val="Normal"/>
    <w:link w:val="Heading1Char"/>
    <w:uiPriority w:val="99"/>
    <w:qFormat/>
    <w:rsid w:val="002F5E8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F5E8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Strong">
    <w:name w:val="Strong"/>
    <w:basedOn w:val="DefaultParagraphFont"/>
    <w:uiPriority w:val="99"/>
    <w:qFormat/>
    <w:rsid w:val="002F5E85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340</Words>
  <Characters>1943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nout</cp:lastModifiedBy>
  <cp:revision>4</cp:revision>
  <dcterms:created xsi:type="dcterms:W3CDTF">2012-04-24T10:26:00Z</dcterms:created>
  <dcterms:modified xsi:type="dcterms:W3CDTF">2013-03-28T10:47:00Z</dcterms:modified>
</cp:coreProperties>
</file>